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58FB8" w14:textId="77777777" w:rsidR="00332035" w:rsidRDefault="00332035" w:rsidP="003320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MARLER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11574BC1" w14:textId="77777777" w:rsidR="00332035" w:rsidRDefault="00332035" w:rsidP="00332035">
      <w:pPr>
        <w:pStyle w:val="NoSpacing"/>
        <w:rPr>
          <w:rFonts w:cs="Times New Roman"/>
          <w:szCs w:val="24"/>
        </w:rPr>
      </w:pPr>
    </w:p>
    <w:p w14:paraId="5D01F0A5" w14:textId="77777777" w:rsidR="00332035" w:rsidRDefault="00332035" w:rsidP="00332035">
      <w:pPr>
        <w:pStyle w:val="NoSpacing"/>
        <w:rPr>
          <w:rFonts w:cs="Times New Roman"/>
          <w:szCs w:val="24"/>
        </w:rPr>
      </w:pPr>
    </w:p>
    <w:p w14:paraId="2E79D95C" w14:textId="77777777" w:rsidR="00332035" w:rsidRDefault="00332035" w:rsidP="003320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Jul.</w:t>
      </w: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>He was commissioned to levy and collect in the port of Hull and</w:t>
      </w:r>
    </w:p>
    <w:p w14:paraId="13947C16" w14:textId="77777777" w:rsidR="00332035" w:rsidRDefault="00332035" w:rsidP="003320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all adjacent ports and places the customs on wools, hides and woolfells,</w:t>
      </w:r>
    </w:p>
    <w:p w14:paraId="42690D6B" w14:textId="77777777" w:rsidR="00332035" w:rsidRDefault="00332035" w:rsidP="003320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to keep the </w:t>
      </w:r>
      <w:proofErr w:type="spellStart"/>
      <w:r>
        <w:rPr>
          <w:rFonts w:cs="Times New Roman"/>
          <w:szCs w:val="24"/>
        </w:rPr>
        <w:t>coket</w:t>
      </w:r>
      <w:proofErr w:type="spellEnd"/>
      <w:r>
        <w:rPr>
          <w:rFonts w:cs="Times New Roman"/>
          <w:szCs w:val="24"/>
        </w:rPr>
        <w:t xml:space="preserve"> seal.   (C.F.R. 1471-85 p.64)</w:t>
      </w:r>
    </w:p>
    <w:p w14:paraId="533488E7" w14:textId="77777777" w:rsidR="00332035" w:rsidRDefault="00332035" w:rsidP="00332035">
      <w:pPr>
        <w:pStyle w:val="NoSpacing"/>
        <w:rPr>
          <w:rFonts w:cs="Times New Roman"/>
          <w:szCs w:val="24"/>
        </w:rPr>
      </w:pPr>
    </w:p>
    <w:p w14:paraId="2174E741" w14:textId="77777777" w:rsidR="00332035" w:rsidRDefault="00332035" w:rsidP="00332035">
      <w:pPr>
        <w:pStyle w:val="NoSpacing"/>
        <w:rPr>
          <w:rFonts w:cs="Times New Roman"/>
          <w:szCs w:val="24"/>
        </w:rPr>
      </w:pPr>
    </w:p>
    <w:p w14:paraId="1CD85A38" w14:textId="77777777" w:rsidR="00332035" w:rsidRDefault="00332035" w:rsidP="003320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December 2023</w:t>
      </w:r>
    </w:p>
    <w:p w14:paraId="03D4EAB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06C88" w14:textId="77777777" w:rsidR="00332035" w:rsidRDefault="00332035" w:rsidP="009139A6">
      <w:r>
        <w:separator/>
      </w:r>
    </w:p>
  </w:endnote>
  <w:endnote w:type="continuationSeparator" w:id="0">
    <w:p w14:paraId="4D694153" w14:textId="77777777" w:rsidR="00332035" w:rsidRDefault="003320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632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D0D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A24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75ED1" w14:textId="77777777" w:rsidR="00332035" w:rsidRDefault="00332035" w:rsidP="009139A6">
      <w:r>
        <w:separator/>
      </w:r>
    </w:p>
  </w:footnote>
  <w:footnote w:type="continuationSeparator" w:id="0">
    <w:p w14:paraId="51CCAEFA" w14:textId="77777777" w:rsidR="00332035" w:rsidRDefault="003320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19D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DAB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6E0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035"/>
    <w:rsid w:val="000666E0"/>
    <w:rsid w:val="002510B7"/>
    <w:rsid w:val="0033203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6009C"/>
  <w15:chartTrackingRefBased/>
  <w15:docId w15:val="{180BE129-BA56-4AA7-B582-03514A265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2023-12-05T20:56:00Z</dcterms:created>
  <dcterms:modified xsi:type="dcterms:W3CDTF">2023-12-05T20:56:00Z</dcterms:modified>
</cp:coreProperties>
</file>